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47716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AMBRACE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F975A9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Little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Wakering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Essex.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23B91A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80D2B7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20A022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Ingeldesby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and taking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him</w:t>
      </w:r>
      <w:proofErr w:type="gramEnd"/>
    </w:p>
    <w:p w14:paraId="37ABF053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10 others.</w:t>
      </w:r>
    </w:p>
    <w:p w14:paraId="5A2F6DED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8990BC4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6542E8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C49CEB" w14:textId="77777777" w:rsidR="00AC47FF" w:rsidRDefault="00AC47FF" w:rsidP="00AC47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March 2021</w:t>
      </w:r>
    </w:p>
    <w:p w14:paraId="4EED5C4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93A36" w14:textId="77777777" w:rsidR="00AC47FF" w:rsidRDefault="00AC47FF" w:rsidP="009139A6">
      <w:r>
        <w:separator/>
      </w:r>
    </w:p>
  </w:endnote>
  <w:endnote w:type="continuationSeparator" w:id="0">
    <w:p w14:paraId="0091D183" w14:textId="77777777" w:rsidR="00AC47FF" w:rsidRDefault="00AC47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1F1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0D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C74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AF67B" w14:textId="77777777" w:rsidR="00AC47FF" w:rsidRDefault="00AC47FF" w:rsidP="009139A6">
      <w:r>
        <w:separator/>
      </w:r>
    </w:p>
  </w:footnote>
  <w:footnote w:type="continuationSeparator" w:id="0">
    <w:p w14:paraId="3A4BB6C6" w14:textId="77777777" w:rsidR="00AC47FF" w:rsidRDefault="00AC47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062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B69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4CF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7FF"/>
    <w:rsid w:val="000666E0"/>
    <w:rsid w:val="002510B7"/>
    <w:rsid w:val="005C130B"/>
    <w:rsid w:val="00826F5C"/>
    <w:rsid w:val="009139A6"/>
    <w:rsid w:val="009448BB"/>
    <w:rsid w:val="00A3176C"/>
    <w:rsid w:val="00AC47FF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96E6B"/>
  <w15:chartTrackingRefBased/>
  <w15:docId w15:val="{E857B3E5-CE58-418B-9AA8-ECA21B41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47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2021-04-13T12:51:00Z</dcterms:created>
  <dcterms:modified xsi:type="dcterms:W3CDTF">2021-04-13T12:52:00Z</dcterms:modified>
</cp:coreProperties>
</file>